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26124" w14:textId="359D3B71" w:rsidR="00025386" w:rsidRPr="00F110D7" w:rsidRDefault="00025386" w:rsidP="00A137C9">
      <w:pPr>
        <w:pStyle w:val="Nagwek4"/>
        <w:spacing w:after="600" w:line="276" w:lineRule="auto"/>
        <w:rPr>
          <w:rFonts w:asciiTheme="minorHAnsi" w:hAnsiTheme="minorHAnsi" w:cstheme="minorHAnsi"/>
          <w:bCs/>
          <w:i w:val="0"/>
          <w:sz w:val="20"/>
        </w:rPr>
      </w:pPr>
      <w:bookmarkStart w:id="0" w:name="_Hlk6030140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F110D7" w14:paraId="0F330DC6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857B64" w14:textId="77777777" w:rsidR="008D442B" w:rsidRPr="00DF2544" w:rsidRDefault="008D442B" w:rsidP="008D442B">
            <w:pPr>
              <w:spacing w:before="240" w:after="0"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F254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 WYKONAWCÓW </w:t>
            </w:r>
          </w:p>
          <w:p w14:paraId="09DB98F4" w14:textId="77777777" w:rsidR="00053927" w:rsidRPr="00DF2544" w:rsidRDefault="008D442B" w:rsidP="008D442B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F2544">
              <w:rPr>
                <w:rFonts w:asciiTheme="minorHAnsi" w:hAnsiTheme="minorHAnsi" w:cstheme="minorHAnsi"/>
                <w:b/>
                <w:sz w:val="28"/>
                <w:szCs w:val="28"/>
              </w:rPr>
              <w:t>WSPÓLNIE UBIEGAJĄCYCH SIĘ O UDZIELENIE ZAMÓWIENIA</w:t>
            </w:r>
            <w:r w:rsidR="00053927" w:rsidRPr="00DF254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48877227" w14:textId="77777777" w:rsidR="00053927" w:rsidRPr="00F110D7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F110D7">
              <w:rPr>
                <w:rFonts w:asciiTheme="minorHAnsi" w:hAnsiTheme="minorHAnsi" w:cstheme="minorHAnsi"/>
                <w:color w:val="0070C0"/>
                <w:sz w:val="16"/>
                <w:szCs w:val="16"/>
                <w:u w:val="single"/>
              </w:rPr>
              <w:t>Uwaga</w:t>
            </w:r>
            <w:r w:rsidRPr="00F110D7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: </w:t>
            </w:r>
            <w:r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Niniejsze </w:t>
            </w:r>
            <w:r w:rsidR="007A2C38"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oświadczenie należy wypełnić w sytuacji</w:t>
            </w:r>
            <w:r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, gdy </w:t>
            </w:r>
            <w:r w:rsidR="00B641BE"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W</w:t>
            </w:r>
            <w:r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ykonawc</w:t>
            </w:r>
            <w:r w:rsidR="00B641BE"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y wspólnie ubiegają się o udzielenie zamówienia</w:t>
            </w:r>
            <w:r w:rsidRPr="00F110D7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.</w:t>
            </w:r>
          </w:p>
        </w:tc>
      </w:tr>
    </w:tbl>
    <w:p w14:paraId="34A422F9" w14:textId="77777777" w:rsidR="00A137C9" w:rsidRPr="00F110D7" w:rsidRDefault="00A137C9" w:rsidP="00A137C9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110D7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F110D7" w14:paraId="5F332238" w14:textId="77777777" w:rsidTr="004F10A0">
        <w:tc>
          <w:tcPr>
            <w:tcW w:w="2269" w:type="dxa"/>
          </w:tcPr>
          <w:p w14:paraId="17DE6D39" w14:textId="77777777" w:rsidR="00A137C9" w:rsidRPr="00F110D7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B10D11D" w14:textId="7E8558EF" w:rsidR="00A137C9" w:rsidRPr="00DF2544" w:rsidRDefault="008635D0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F254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A137C9" w:rsidRPr="00DF254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8635D0" w:rsidRPr="00F110D7" w14:paraId="132A7FBF" w14:textId="77777777" w:rsidTr="00DA7185">
        <w:tc>
          <w:tcPr>
            <w:tcW w:w="2269" w:type="dxa"/>
          </w:tcPr>
          <w:p w14:paraId="096563E6" w14:textId="77777777" w:rsidR="008635D0" w:rsidRPr="00F110D7" w:rsidRDefault="008635D0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1B6215C" w14:textId="79DF824D" w:rsidR="008635D0" w:rsidRPr="00DF2544" w:rsidRDefault="008635D0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F254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02908440" w14:textId="77777777" w:rsidR="00A137C9" w:rsidRPr="00F110D7" w:rsidRDefault="00A137C9" w:rsidP="00A137C9">
      <w:pPr>
        <w:spacing w:after="0" w:line="360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7D2E2F23" w14:textId="47B99791" w:rsidR="003A486D" w:rsidRPr="00F110D7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110D7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8635D0" w:rsidRPr="00F110D7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110D7">
        <w:rPr>
          <w:rFonts w:asciiTheme="minorHAnsi" w:hAnsiTheme="minorHAnsi" w:cstheme="minorHAnsi"/>
          <w:b/>
          <w:sz w:val="20"/>
          <w:szCs w:val="20"/>
        </w:rPr>
        <w:t>,</w:t>
      </w:r>
      <w:r w:rsidRPr="00F110D7">
        <w:rPr>
          <w:rFonts w:asciiTheme="minorHAnsi" w:hAnsiTheme="minorHAnsi" w:cstheme="minorHAnsi"/>
          <w:sz w:val="20"/>
          <w:szCs w:val="20"/>
        </w:rPr>
        <w:t xml:space="preserve"> d</w:t>
      </w:r>
      <w:r w:rsidR="008D442B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ziałając </w:t>
      </w:r>
      <w:r w:rsidR="003A486D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imieniu Wykonawców wspólnie ubiegających się o udzielenie zamówienia w </w:t>
      </w:r>
      <w:r w:rsidR="008D442B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>składzie:</w:t>
      </w:r>
    </w:p>
    <w:p w14:paraId="6FD35224" w14:textId="77777777" w:rsidR="00A137C9" w:rsidRPr="00F110D7" w:rsidRDefault="00A137C9" w:rsidP="00A137C9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</w:pPr>
      <w:r w:rsidRPr="00F110D7"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442"/>
        <w:gridCol w:w="4897"/>
      </w:tblGrid>
      <w:tr w:rsidR="003A486D" w:rsidRPr="00F110D7" w14:paraId="26A92B01" w14:textId="77777777" w:rsidTr="00A137C9">
        <w:tc>
          <w:tcPr>
            <w:tcW w:w="617" w:type="dxa"/>
            <w:vAlign w:val="center"/>
          </w:tcPr>
          <w:p w14:paraId="19032CBC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9D7F34D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</w:t>
            </w:r>
            <w:r w:rsidR="0024648D"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5C9DA3FE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</w:t>
            </w:r>
          </w:p>
        </w:tc>
      </w:tr>
      <w:tr w:rsidR="003A486D" w:rsidRPr="00F110D7" w14:paraId="11CA0F16" w14:textId="77777777" w:rsidTr="00A137C9">
        <w:tc>
          <w:tcPr>
            <w:tcW w:w="617" w:type="dxa"/>
            <w:vAlign w:val="center"/>
          </w:tcPr>
          <w:p w14:paraId="42E39623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94" w:type="dxa"/>
          </w:tcPr>
          <w:p w14:paraId="30038F36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1399E3EF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A486D" w:rsidRPr="00F110D7" w14:paraId="08548CFB" w14:textId="77777777" w:rsidTr="00A137C9">
        <w:tc>
          <w:tcPr>
            <w:tcW w:w="617" w:type="dxa"/>
            <w:vAlign w:val="center"/>
          </w:tcPr>
          <w:p w14:paraId="0FB16881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94" w:type="dxa"/>
          </w:tcPr>
          <w:p w14:paraId="2402E878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1E9D01A3" w14:textId="77777777" w:rsidR="003A486D" w:rsidRPr="00F110D7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EB12697" w14:textId="3F2E9B8B" w:rsidR="00DC652A" w:rsidRPr="00F110D7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F110D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8D442B" w:rsidRPr="00F110D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świadczam, </w:t>
      </w:r>
      <w:r w:rsidR="008D442B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stosownie do postanowień art. 117 ust. 4 </w:t>
      </w:r>
      <w:r w:rsidRPr="00F110D7">
        <w:rPr>
          <w:rFonts w:asciiTheme="minorHAnsi" w:hAnsiTheme="minorHAnsi" w:cstheme="minorHAnsi"/>
          <w:sz w:val="20"/>
          <w:szCs w:val="20"/>
        </w:rPr>
        <w:t xml:space="preserve">ustawy z dnia 11 września 2019r. Prawo zamówień publicznych </w:t>
      </w:r>
      <w:r w:rsidR="008635D0" w:rsidRPr="00F110D7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Pr="00F110D7">
        <w:rPr>
          <w:rFonts w:asciiTheme="minorHAnsi" w:hAnsiTheme="minorHAnsi" w:cstheme="minorHAnsi"/>
          <w:sz w:val="20"/>
          <w:szCs w:val="20"/>
        </w:rPr>
        <w:t>, że w ramach zamówienia</w:t>
      </w:r>
      <w:r w:rsidR="00A137C9" w:rsidRPr="00F110D7">
        <w:rPr>
          <w:rFonts w:asciiTheme="minorHAnsi" w:hAnsiTheme="minorHAnsi" w:cstheme="minorHAnsi"/>
          <w:sz w:val="20"/>
          <w:szCs w:val="20"/>
        </w:rPr>
        <w:t>,</w:t>
      </w:r>
      <w:r w:rsidR="00A137C9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następujące usługi wykonają wskazani niżej Wykonawcy wspólnie ubiegający się </w:t>
      </w:r>
      <w:r w:rsidR="00B641BE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>dzielenie zamówienia</w:t>
      </w:r>
      <w:r w:rsidR="00DC652A" w:rsidRPr="00F110D7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3506"/>
        <w:gridCol w:w="4834"/>
      </w:tblGrid>
      <w:tr w:rsidR="00B641BE" w:rsidRPr="00F110D7" w14:paraId="30AD9EC8" w14:textId="77777777" w:rsidTr="00A137C9">
        <w:tc>
          <w:tcPr>
            <w:tcW w:w="617" w:type="dxa"/>
            <w:vAlign w:val="center"/>
          </w:tcPr>
          <w:p w14:paraId="5D224B8A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07B8E16D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5AACC27A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Wykaz realizowanych robót/dostaw/usług</w:t>
            </w:r>
          </w:p>
        </w:tc>
      </w:tr>
      <w:tr w:rsidR="00B641BE" w:rsidRPr="00F110D7" w14:paraId="1182BD17" w14:textId="77777777" w:rsidTr="00A137C9">
        <w:tc>
          <w:tcPr>
            <w:tcW w:w="617" w:type="dxa"/>
            <w:vAlign w:val="center"/>
          </w:tcPr>
          <w:p w14:paraId="0FB13E0B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56" w:type="dxa"/>
          </w:tcPr>
          <w:p w14:paraId="1DA5E83E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00CB4780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641BE" w:rsidRPr="00F110D7" w14:paraId="3C280B6A" w14:textId="77777777" w:rsidTr="00A137C9">
        <w:tc>
          <w:tcPr>
            <w:tcW w:w="617" w:type="dxa"/>
            <w:vAlign w:val="center"/>
          </w:tcPr>
          <w:p w14:paraId="5F9CC8B0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56" w:type="dxa"/>
          </w:tcPr>
          <w:p w14:paraId="1CCBE929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55BC8430" w14:textId="77777777" w:rsidR="00B641BE" w:rsidRPr="00F110D7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74AC383" w14:textId="77777777" w:rsidR="007A2C38" w:rsidRPr="00F110D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bookmarkEnd w:id="0"/>
    <w:p w14:paraId="3A3B68E8" w14:textId="77777777" w:rsidR="007A2C38" w:rsidRPr="00F110D7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F110D7" w14:paraId="3A9C875C" w14:textId="77777777" w:rsidTr="004F10A0">
        <w:tc>
          <w:tcPr>
            <w:tcW w:w="2660" w:type="dxa"/>
          </w:tcPr>
          <w:p w14:paraId="143470D7" w14:textId="77777777" w:rsidR="00A137C9" w:rsidRPr="00F110D7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AD99271" w14:textId="77777777" w:rsidR="00A137C9" w:rsidRPr="00F110D7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47D3C494" w14:textId="77777777" w:rsidR="00A137C9" w:rsidRPr="00F110D7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2293F34" w14:textId="77777777" w:rsidR="00A137C9" w:rsidRPr="00F110D7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36A74C6" w14:textId="77777777" w:rsidR="00A137C9" w:rsidRPr="00F110D7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60EA353" w14:textId="1A3577C1" w:rsidR="00A137C9" w:rsidRPr="00F110D7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F110D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8635D0" w:rsidRPr="00F110D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F110D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reprezentacji]</w:t>
            </w:r>
          </w:p>
        </w:tc>
      </w:tr>
    </w:tbl>
    <w:p w14:paraId="2201B6F4" w14:textId="77777777" w:rsidR="00A137C9" w:rsidRPr="00F110D7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A137C9" w:rsidRPr="00F110D7" w:rsidSect="00EC10EE">
      <w:headerReference w:type="default" r:id="rId7"/>
      <w:footerReference w:type="default" r:id="rId8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480FC" w14:textId="77777777" w:rsidR="005A4A3B" w:rsidRDefault="005A4A3B" w:rsidP="00025386">
      <w:pPr>
        <w:spacing w:after="0" w:line="240" w:lineRule="auto"/>
      </w:pPr>
      <w:r>
        <w:separator/>
      </w:r>
    </w:p>
  </w:endnote>
  <w:endnote w:type="continuationSeparator" w:id="0">
    <w:p w14:paraId="2221DA8A" w14:textId="77777777" w:rsidR="005A4A3B" w:rsidRDefault="005A4A3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6F39" w14:textId="28C4BC54" w:rsidR="00DF2544" w:rsidRPr="00DF2544" w:rsidRDefault="00DF2544" w:rsidP="00DF2544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1B8971BF" wp14:editId="565F802A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80636251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D4A7F2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DF2544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32B061C0" w14:textId="26A7653E" w:rsidR="00025386" w:rsidRPr="00DF2544" w:rsidRDefault="00DF2544" w:rsidP="00DF2544">
    <w:pPr>
      <w:pStyle w:val="Stopka"/>
      <w:ind w:right="360"/>
      <w:rPr>
        <w:rFonts w:asciiTheme="minorHAnsi" w:hAnsiTheme="minorHAnsi" w:cstheme="minorHAnsi"/>
        <w:sz w:val="20"/>
        <w:szCs w:val="20"/>
      </w:rPr>
    </w:pPr>
    <w:r w:rsidRPr="00DF2544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DF2544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DF2544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="00025386">
      <w:rPr>
        <w:rFonts w:ascii="Arial" w:hAnsi="Arial"/>
        <w:sz w:val="18"/>
        <w:szCs w:val="18"/>
      </w:rPr>
      <w:tab/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DF2544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DF2544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DF2544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33A2D060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7526F" w14:textId="77777777" w:rsidR="005A4A3B" w:rsidRDefault="005A4A3B" w:rsidP="00025386">
      <w:pPr>
        <w:spacing w:after="0" w:line="240" w:lineRule="auto"/>
      </w:pPr>
      <w:r>
        <w:separator/>
      </w:r>
    </w:p>
  </w:footnote>
  <w:footnote w:type="continuationSeparator" w:id="0">
    <w:p w14:paraId="57C3CE2E" w14:textId="77777777" w:rsidR="005A4A3B" w:rsidRDefault="005A4A3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18060" w14:textId="77777777" w:rsidR="008635D0" w:rsidRDefault="008635D0">
    <w:pPr>
      <w:pStyle w:val="Nagwek"/>
    </w:pPr>
  </w:p>
  <w:p w14:paraId="3582D3D9" w14:textId="571ED03C" w:rsidR="00F110D7" w:rsidRPr="00F110D7" w:rsidRDefault="00DF2544" w:rsidP="00F110D7">
    <w:pPr>
      <w:spacing w:after="0" w:line="360" w:lineRule="auto"/>
      <w:ind w:left="993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82467C0" wp14:editId="318BB155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10D7" w:rsidRPr="00F110D7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="00F110D7" w:rsidRPr="00F110D7">
      <w:rPr>
        <w:rFonts w:eastAsia="Batang" w:cs="Calibri"/>
        <w:b/>
        <w:lang w:val="en-US" w:eastAsia="pl-PL" w:bidi="ar-IQ"/>
      </w:rPr>
      <w:t>Samodzielny Publiczny Zakład Opieki Zdrowotnej w Siedlcach</w:t>
    </w:r>
    <w:r w:rsidR="00F110D7" w:rsidRPr="00F110D7">
      <w:rPr>
        <w:rFonts w:eastAsia="Batang" w:cs="Calibri"/>
        <w:b/>
        <w:lang w:val="en-US" w:eastAsia="pl-PL" w:bidi="ar-IQ"/>
      </w:rPr>
      <w:br/>
      <w:t>ul. Jana Kilińskiego 29, 08 -110 Siedlce</w:t>
    </w:r>
    <w:r w:rsidR="00F110D7" w:rsidRPr="00F110D7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="00F110D7" w:rsidRPr="00F110D7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="00F110D7" w:rsidRPr="00F110D7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7705F99B" w14:textId="407A2E26" w:rsidR="00F110D7" w:rsidRPr="00F110D7" w:rsidRDefault="00DF2544" w:rsidP="00F110D7">
    <w:pPr>
      <w:spacing w:after="0" w:line="360" w:lineRule="auto"/>
      <w:ind w:left="993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3A634D6A" wp14:editId="15B0F380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40416337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7ED9FC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="00F110D7" w:rsidRPr="00F110D7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11CD01D9" w14:textId="46E72293" w:rsidR="00F110D7" w:rsidRPr="00DF2544" w:rsidRDefault="00F110D7" w:rsidP="00F110D7">
    <w:pPr>
      <w:pStyle w:val="Nagwek"/>
      <w:jc w:val="right"/>
      <w:rPr>
        <w:sz w:val="18"/>
        <w:szCs w:val="18"/>
      </w:rPr>
    </w:pPr>
    <w:r w:rsidRPr="00DF2544">
      <w:rPr>
        <w:rFonts w:cs="Calibri"/>
        <w:bCs/>
        <w:i/>
        <w:sz w:val="16"/>
        <w:szCs w:val="16"/>
      </w:rPr>
      <w:t xml:space="preserve">Załącznik nr </w:t>
    </w:r>
    <w:r w:rsidRPr="00DF2544">
      <w:rPr>
        <w:rFonts w:cs="Calibri"/>
        <w:bCs/>
        <w:i/>
        <w:sz w:val="16"/>
        <w:szCs w:val="18"/>
      </w:rPr>
      <w:t>6</w:t>
    </w:r>
    <w:r w:rsidRPr="00DF2544">
      <w:rPr>
        <w:rFonts w:cs="Calibri"/>
        <w:bCs/>
        <w:i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60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3B"/>
    <w:rsid w:val="00025386"/>
    <w:rsid w:val="000423B9"/>
    <w:rsid w:val="00053927"/>
    <w:rsid w:val="00084786"/>
    <w:rsid w:val="0016158F"/>
    <w:rsid w:val="001C2314"/>
    <w:rsid w:val="00213980"/>
    <w:rsid w:val="0024648D"/>
    <w:rsid w:val="003A486D"/>
    <w:rsid w:val="004374F2"/>
    <w:rsid w:val="00460705"/>
    <w:rsid w:val="00485239"/>
    <w:rsid w:val="004A0686"/>
    <w:rsid w:val="004E27D7"/>
    <w:rsid w:val="004F10A0"/>
    <w:rsid w:val="0055145C"/>
    <w:rsid w:val="005614C1"/>
    <w:rsid w:val="005624D8"/>
    <w:rsid w:val="005A4A3B"/>
    <w:rsid w:val="00620476"/>
    <w:rsid w:val="00657A47"/>
    <w:rsid w:val="00745A44"/>
    <w:rsid w:val="00751F41"/>
    <w:rsid w:val="007666D6"/>
    <w:rsid w:val="007A2C38"/>
    <w:rsid w:val="00824D73"/>
    <w:rsid w:val="00830970"/>
    <w:rsid w:val="008635D0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641BE"/>
    <w:rsid w:val="00B77707"/>
    <w:rsid w:val="00BE3BCE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DF2544"/>
    <w:rsid w:val="00E27ABB"/>
    <w:rsid w:val="00E67109"/>
    <w:rsid w:val="00E86D3B"/>
    <w:rsid w:val="00EC10EE"/>
    <w:rsid w:val="00EF3368"/>
    <w:rsid w:val="00F110D7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0149C"/>
  <w15:chartTrackingRefBased/>
  <w15:docId w15:val="{F619C68F-A61B-4A8F-ACE2-14A7DF64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3">
    <w:name w:val="Styl3"/>
    <w:basedOn w:val="Normalny"/>
    <w:rsid w:val="00DF2544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2026-04-22T12:53:00Z</dcterms:created>
  <dcterms:modified xsi:type="dcterms:W3CDTF">2026-04-22T12:53:00Z</dcterms:modified>
</cp:coreProperties>
</file>